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7020B" w14:textId="12C134A9" w:rsidR="00363AF9" w:rsidRDefault="00363AF9" w:rsidP="00363AF9">
      <w:pPr>
        <w:pStyle w:val="NoSpacing"/>
      </w:pPr>
      <w:r>
        <w:rPr>
          <w:u w:val="single"/>
        </w:rPr>
        <w:t>Thomas BURGEYS</w:t>
      </w:r>
      <w:r>
        <w:t xml:space="preserve">       </w:t>
      </w:r>
      <w:r>
        <w:t>(fl.140</w:t>
      </w:r>
      <w:r>
        <w:t>9)</w:t>
      </w:r>
    </w:p>
    <w:p w14:paraId="7D263DF4" w14:textId="77777777" w:rsidR="00363AF9" w:rsidRDefault="00363AF9" w:rsidP="00363AF9">
      <w:pPr>
        <w:pStyle w:val="NoSpacing"/>
      </w:pPr>
      <w:r>
        <w:t xml:space="preserve">Rector of </w:t>
      </w:r>
      <w:proofErr w:type="spellStart"/>
      <w:r>
        <w:t>St.Faith’s</w:t>
      </w:r>
      <w:proofErr w:type="spellEnd"/>
      <w:r>
        <w:t xml:space="preserve"> Church, </w:t>
      </w:r>
      <w:proofErr w:type="spellStart"/>
      <w:r>
        <w:t>Dorstone</w:t>
      </w:r>
      <w:proofErr w:type="spellEnd"/>
      <w:r>
        <w:t>, Herefordshire.</w:t>
      </w:r>
    </w:p>
    <w:p w14:paraId="3F23B14D" w14:textId="77777777" w:rsidR="00363AF9" w:rsidRDefault="00363AF9" w:rsidP="00363AF9">
      <w:pPr>
        <w:pStyle w:val="NoSpacing"/>
      </w:pPr>
    </w:p>
    <w:p w14:paraId="5755B3F5" w14:textId="77777777" w:rsidR="00363AF9" w:rsidRDefault="00363AF9" w:rsidP="00363AF9">
      <w:pPr>
        <w:pStyle w:val="NoSpacing"/>
      </w:pPr>
    </w:p>
    <w:p w14:paraId="0DE5A7CE" w14:textId="084FB864" w:rsidR="00363AF9" w:rsidRDefault="00363AF9" w:rsidP="00363AF9">
      <w:pPr>
        <w:pStyle w:val="NoSpacing"/>
      </w:pPr>
      <w:r>
        <w:t>1</w:t>
      </w:r>
      <w:r>
        <w:t>7 Mar.1409</w:t>
      </w:r>
      <w:r>
        <w:tab/>
        <w:t>He became Rector.</w:t>
      </w:r>
    </w:p>
    <w:p w14:paraId="3E634F98" w14:textId="75618FE5" w:rsidR="00363AF9" w:rsidRDefault="00363AF9" w:rsidP="00363AF9">
      <w:pPr>
        <w:pStyle w:val="NoSpacing"/>
      </w:pPr>
      <w:r>
        <w:tab/>
      </w:r>
      <w:r>
        <w:tab/>
        <w:t>(</w:t>
      </w:r>
      <w:hyperlink r:id="rId6" w:history="1">
        <w:r w:rsidRPr="00FD6701">
          <w:rPr>
            <w:rStyle w:val="Hyperlink"/>
          </w:rPr>
          <w:t>http://www.genuki.org.uk/big/eng/HEF/Dorstone/Incumbents.html</w:t>
        </w:r>
      </w:hyperlink>
      <w:r>
        <w:t>)</w:t>
      </w:r>
    </w:p>
    <w:p w14:paraId="3ADA2D8B" w14:textId="5F11EFF5" w:rsidR="00363AF9" w:rsidRDefault="00363AF9" w:rsidP="00363AF9">
      <w:pPr>
        <w:pStyle w:val="NoSpacing"/>
      </w:pPr>
    </w:p>
    <w:p w14:paraId="4E2F6843" w14:textId="0BBFBF84" w:rsidR="00363AF9" w:rsidRDefault="00363AF9" w:rsidP="00363AF9">
      <w:pPr>
        <w:pStyle w:val="NoSpacing"/>
      </w:pPr>
    </w:p>
    <w:p w14:paraId="5622D104" w14:textId="1587A9FE" w:rsidR="00363AF9" w:rsidRDefault="00363AF9" w:rsidP="00363AF9">
      <w:pPr>
        <w:pStyle w:val="NoSpacing"/>
      </w:pPr>
      <w:r>
        <w:t>11 February 2020</w:t>
      </w:r>
      <w:bookmarkStart w:id="0" w:name="_GoBack"/>
      <w:bookmarkEnd w:id="0"/>
    </w:p>
    <w:p w14:paraId="124DD75A" w14:textId="02F1582F" w:rsidR="006B2F86" w:rsidRPr="00363AF9" w:rsidRDefault="00363AF9" w:rsidP="00E71FC3">
      <w:pPr>
        <w:pStyle w:val="NoSpacing"/>
      </w:pPr>
    </w:p>
    <w:sectPr w:rsidR="006B2F86" w:rsidRPr="00363AF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2E7F8" w14:textId="77777777" w:rsidR="00363AF9" w:rsidRDefault="00363AF9" w:rsidP="00E71FC3">
      <w:pPr>
        <w:spacing w:after="0" w:line="240" w:lineRule="auto"/>
      </w:pPr>
      <w:r>
        <w:separator/>
      </w:r>
    </w:p>
  </w:endnote>
  <w:endnote w:type="continuationSeparator" w:id="0">
    <w:p w14:paraId="7076A9BC" w14:textId="77777777" w:rsidR="00363AF9" w:rsidRDefault="00363A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449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B501E" w14:textId="77777777" w:rsidR="00363AF9" w:rsidRDefault="00363AF9" w:rsidP="00E71FC3">
      <w:pPr>
        <w:spacing w:after="0" w:line="240" w:lineRule="auto"/>
      </w:pPr>
      <w:r>
        <w:separator/>
      </w:r>
    </w:p>
  </w:footnote>
  <w:footnote w:type="continuationSeparator" w:id="0">
    <w:p w14:paraId="0E6D5B35" w14:textId="77777777" w:rsidR="00363AF9" w:rsidRDefault="00363A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F9"/>
    <w:rsid w:val="001A7C09"/>
    <w:rsid w:val="00363AF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E0074"/>
  <w15:chartTrackingRefBased/>
  <w15:docId w15:val="{A70A25D3-0BE7-4585-B5E2-04E59CE32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63A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HEF/Dorstone/Incumbent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2020-02-11T09:31:00Z</dcterms:created>
  <dcterms:modified xsi:type="dcterms:W3CDTF">2020-02-11T09:33:00Z</dcterms:modified>
</cp:coreProperties>
</file>